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001C35" w14:textId="77777777" w:rsidR="001F002F" w:rsidRDefault="001F002F" w:rsidP="001F002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POTTER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fl.1433)</w:t>
      </w:r>
    </w:p>
    <w:p w14:paraId="4946FB83" w14:textId="77777777" w:rsidR="001F002F" w:rsidRDefault="001F002F" w:rsidP="001F002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Potters Crouch, near </w:t>
      </w:r>
      <w:proofErr w:type="spellStart"/>
      <w:proofErr w:type="gramStart"/>
      <w:r>
        <w:rPr>
          <w:rFonts w:cs="Times New Roman"/>
          <w:szCs w:val="24"/>
        </w:rPr>
        <w:t>St.Albans</w:t>
      </w:r>
      <w:proofErr w:type="spellEnd"/>
      <w:proofErr w:type="gramEnd"/>
      <w:r>
        <w:rPr>
          <w:rFonts w:cs="Times New Roman"/>
          <w:szCs w:val="24"/>
        </w:rPr>
        <w:t>, Hertfordshire.</w:t>
      </w:r>
    </w:p>
    <w:p w14:paraId="432BBDC3" w14:textId="77777777" w:rsidR="001F002F" w:rsidRDefault="001F002F" w:rsidP="001F002F">
      <w:pPr>
        <w:pStyle w:val="NoSpacing"/>
        <w:rPr>
          <w:rFonts w:cs="Times New Roman"/>
          <w:szCs w:val="24"/>
        </w:rPr>
      </w:pPr>
    </w:p>
    <w:p w14:paraId="001BAE45" w14:textId="77777777" w:rsidR="001F002F" w:rsidRDefault="001F002F" w:rsidP="001F002F">
      <w:pPr>
        <w:pStyle w:val="NoSpacing"/>
        <w:rPr>
          <w:rFonts w:cs="Times New Roman"/>
          <w:szCs w:val="24"/>
        </w:rPr>
      </w:pPr>
    </w:p>
    <w:p w14:paraId="40F94B08" w14:textId="77777777" w:rsidR="001F002F" w:rsidRDefault="001F002F" w:rsidP="001F002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= Amice(q.v.).</w:t>
      </w:r>
    </w:p>
    <w:p w14:paraId="36C05411" w14:textId="77777777" w:rsidR="001F002F" w:rsidRDefault="001F002F" w:rsidP="001F002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(“The Herts Genealogist and </w:t>
      </w:r>
      <w:proofErr w:type="gramStart"/>
      <w:r>
        <w:rPr>
          <w:rFonts w:cs="Times New Roman"/>
          <w:szCs w:val="24"/>
        </w:rPr>
        <w:t xml:space="preserve">Antiquary”  </w:t>
      </w:r>
      <w:proofErr w:type="spellStart"/>
      <w:r>
        <w:rPr>
          <w:rFonts w:cs="Times New Roman"/>
          <w:szCs w:val="24"/>
        </w:rPr>
        <w:t>ed</w:t>
      </w:r>
      <w:proofErr w:type="gramEnd"/>
      <w:r>
        <w:rPr>
          <w:rFonts w:cs="Times New Roman"/>
          <w:szCs w:val="24"/>
        </w:rPr>
        <w:t>.William</w:t>
      </w:r>
      <w:proofErr w:type="spellEnd"/>
      <w:r>
        <w:rPr>
          <w:rFonts w:cs="Times New Roman"/>
          <w:szCs w:val="24"/>
        </w:rPr>
        <w:t xml:space="preserve"> Brigg, pub.1895 </w:t>
      </w:r>
      <w:proofErr w:type="spellStart"/>
      <w:r>
        <w:rPr>
          <w:rFonts w:cs="Times New Roman"/>
          <w:szCs w:val="24"/>
        </w:rPr>
        <w:t>vol.I</w:t>
      </w:r>
      <w:proofErr w:type="spellEnd"/>
      <w:r>
        <w:rPr>
          <w:rFonts w:cs="Times New Roman"/>
          <w:szCs w:val="24"/>
        </w:rPr>
        <w:t xml:space="preserve"> p.384)</w:t>
      </w:r>
    </w:p>
    <w:p w14:paraId="0B65D018" w14:textId="77777777" w:rsidR="001F002F" w:rsidRDefault="001F002F" w:rsidP="001F002F">
      <w:pPr>
        <w:pStyle w:val="NoSpacing"/>
        <w:rPr>
          <w:rFonts w:cs="Times New Roman"/>
          <w:szCs w:val="24"/>
        </w:rPr>
      </w:pPr>
    </w:p>
    <w:p w14:paraId="5BECD9DF" w14:textId="77777777" w:rsidR="001F002F" w:rsidRDefault="001F002F" w:rsidP="001F002F">
      <w:pPr>
        <w:pStyle w:val="NoSpacing"/>
        <w:rPr>
          <w:rFonts w:cs="Times New Roman"/>
          <w:szCs w:val="24"/>
        </w:rPr>
      </w:pPr>
    </w:p>
    <w:p w14:paraId="286F1FD9" w14:textId="77777777" w:rsidR="001F002F" w:rsidRDefault="001F002F" w:rsidP="001F002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1433</w:t>
      </w:r>
      <w:r>
        <w:rPr>
          <w:rFonts w:cs="Times New Roman"/>
          <w:szCs w:val="24"/>
        </w:rPr>
        <w:tab/>
        <w:t>He made his Will.   (ibid.)</w:t>
      </w:r>
    </w:p>
    <w:p w14:paraId="4A258785" w14:textId="77777777" w:rsidR="001F002F" w:rsidRDefault="001F002F" w:rsidP="001F002F">
      <w:pPr>
        <w:pStyle w:val="NoSpacing"/>
        <w:rPr>
          <w:rFonts w:cs="Times New Roman"/>
          <w:szCs w:val="24"/>
        </w:rPr>
      </w:pPr>
    </w:p>
    <w:p w14:paraId="1CCCE24B" w14:textId="77777777" w:rsidR="001F002F" w:rsidRDefault="001F002F" w:rsidP="001F002F">
      <w:pPr>
        <w:pStyle w:val="NoSpacing"/>
        <w:rPr>
          <w:rFonts w:cs="Times New Roman"/>
          <w:szCs w:val="24"/>
        </w:rPr>
      </w:pPr>
    </w:p>
    <w:p w14:paraId="7B121D13" w14:textId="77777777" w:rsidR="001F002F" w:rsidRDefault="001F002F" w:rsidP="001F002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Executors:   Amice and John </w:t>
      </w:r>
      <w:proofErr w:type="spellStart"/>
      <w:r>
        <w:rPr>
          <w:rFonts w:cs="Times New Roman"/>
          <w:szCs w:val="24"/>
        </w:rPr>
        <w:t>Rodlonde</w:t>
      </w:r>
      <w:proofErr w:type="spellEnd"/>
      <w:r>
        <w:rPr>
          <w:rFonts w:cs="Times New Roman"/>
          <w:szCs w:val="24"/>
        </w:rPr>
        <w:t>(q.v.).     (ibid.)</w:t>
      </w:r>
    </w:p>
    <w:p w14:paraId="00F26D33" w14:textId="77777777" w:rsidR="001F002F" w:rsidRDefault="001F002F" w:rsidP="001F002F">
      <w:pPr>
        <w:pStyle w:val="NoSpacing"/>
        <w:rPr>
          <w:rFonts w:cs="Times New Roman"/>
          <w:szCs w:val="24"/>
        </w:rPr>
      </w:pPr>
    </w:p>
    <w:p w14:paraId="6F53E46A" w14:textId="77777777" w:rsidR="001F002F" w:rsidRDefault="001F002F" w:rsidP="001F002F">
      <w:pPr>
        <w:pStyle w:val="NoSpacing"/>
        <w:rPr>
          <w:rFonts w:cs="Times New Roman"/>
          <w:szCs w:val="24"/>
        </w:rPr>
      </w:pPr>
    </w:p>
    <w:p w14:paraId="006E9AC4" w14:textId="77777777" w:rsidR="001F002F" w:rsidRDefault="001F002F" w:rsidP="001F002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10 May 2023</w:t>
      </w:r>
    </w:p>
    <w:p w14:paraId="7679D4C3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54E80F" w14:textId="77777777" w:rsidR="001F002F" w:rsidRDefault="001F002F" w:rsidP="009139A6">
      <w:r>
        <w:separator/>
      </w:r>
    </w:p>
  </w:endnote>
  <w:endnote w:type="continuationSeparator" w:id="0">
    <w:p w14:paraId="3BFC9175" w14:textId="77777777" w:rsidR="001F002F" w:rsidRDefault="001F002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C5FE8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DA55B7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CC694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E42C2F" w14:textId="77777777" w:rsidR="001F002F" w:rsidRDefault="001F002F" w:rsidP="009139A6">
      <w:r>
        <w:separator/>
      </w:r>
    </w:p>
  </w:footnote>
  <w:footnote w:type="continuationSeparator" w:id="0">
    <w:p w14:paraId="6A7147DA" w14:textId="77777777" w:rsidR="001F002F" w:rsidRDefault="001F002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A93B9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F0FB4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EA8AD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002F"/>
    <w:rsid w:val="000666E0"/>
    <w:rsid w:val="001F002F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2A27A4"/>
  <w15:chartTrackingRefBased/>
  <w15:docId w15:val="{E66638E5-81D4-4979-8216-A0A6B59513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42</Words>
  <Characters>241</Characters>
  <Application>Microsoft Office Word</Application>
  <DocSecurity>0</DocSecurity>
  <Lines>2</Lines>
  <Paragraphs>1</Paragraphs>
  <ScaleCrop>false</ScaleCrop>
  <Company/>
  <LinksUpToDate>false</LinksUpToDate>
  <CharactersWithSpaces>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2023-05-10T19:21:00Z</dcterms:created>
  <dcterms:modified xsi:type="dcterms:W3CDTF">2023-05-10T19:21:00Z</dcterms:modified>
</cp:coreProperties>
</file>